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E3C83" w14:textId="77777777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CLOPTON</w:t>
      </w:r>
      <w:r>
        <w:rPr>
          <w:rFonts w:ascii="Times New Roman" w:hAnsi="Times New Roman" w:cs="Times New Roman"/>
        </w:rPr>
        <w:t xml:space="preserve">        (fl.1483)</w:t>
      </w:r>
    </w:p>
    <w:p w14:paraId="33D43DB0" w14:textId="77777777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704F6971" w14:textId="77777777" w:rsidR="00CC5D0C" w:rsidRDefault="00CC5D0C" w:rsidP="00CC5D0C">
      <w:pPr>
        <w:rPr>
          <w:rFonts w:ascii="Times New Roman" w:hAnsi="Times New Roman" w:cs="Times New Roman"/>
        </w:rPr>
      </w:pPr>
    </w:p>
    <w:p w14:paraId="318D1275" w14:textId="77777777" w:rsidR="00CC5D0C" w:rsidRDefault="00CC5D0C" w:rsidP="00CC5D0C">
      <w:pPr>
        <w:rPr>
          <w:rFonts w:ascii="Times New Roman" w:hAnsi="Times New Roman" w:cs="Times New Roman"/>
        </w:rPr>
      </w:pPr>
    </w:p>
    <w:p w14:paraId="0C09D678" w14:textId="77777777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Nicholas Bagot of Mildenhall,</w:t>
      </w:r>
    </w:p>
    <w:p w14:paraId="70756367" w14:textId="77777777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John Spenser of Mildenhall(q.v.), John </w:t>
      </w:r>
      <w:proofErr w:type="spellStart"/>
      <w:r>
        <w:rPr>
          <w:rFonts w:ascii="Times New Roman" w:hAnsi="Times New Roman" w:cs="Times New Roman"/>
        </w:rPr>
        <w:t>Gryffyn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Swafham</w:t>
      </w:r>
      <w:proofErr w:type="spellEnd"/>
    </w:p>
    <w:p w14:paraId="62734DE4" w14:textId="77777777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Bulbeck</w:t>
      </w:r>
      <w:proofErr w:type="spellEnd"/>
      <w:r>
        <w:rPr>
          <w:rFonts w:ascii="Times New Roman" w:hAnsi="Times New Roman" w:cs="Times New Roman"/>
        </w:rPr>
        <w:t xml:space="preserve">, Cambridgeshire(q.v.), and John </w:t>
      </w:r>
      <w:proofErr w:type="spellStart"/>
      <w:r>
        <w:rPr>
          <w:rFonts w:ascii="Times New Roman" w:hAnsi="Times New Roman" w:cs="Times New Roman"/>
        </w:rPr>
        <w:t>Hechecok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Maplestead</w:t>
      </w:r>
      <w:proofErr w:type="spellEnd"/>
      <w:r>
        <w:rPr>
          <w:rFonts w:ascii="Times New Roman" w:hAnsi="Times New Roman" w:cs="Times New Roman"/>
        </w:rPr>
        <w:t>,</w:t>
      </w:r>
    </w:p>
    <w:p w14:paraId="7C801E2F" w14:textId="77777777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Essex(q.v.).</w:t>
      </w:r>
    </w:p>
    <w:p w14:paraId="5A12E2AA" w14:textId="6069B498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9952473" w14:textId="77777777" w:rsidR="00D81FAE" w:rsidRDefault="00D81FAE" w:rsidP="00D81F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John Walshe of Bulmer, Essex(q.v.),</w:t>
      </w:r>
    </w:p>
    <w:p w14:paraId="79A4269E" w14:textId="77777777" w:rsidR="00D81FAE" w:rsidRDefault="00D81FAE" w:rsidP="00D81F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Venour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Hunden</w:t>
      </w:r>
      <w:proofErr w:type="spellEnd"/>
      <w:r>
        <w:rPr>
          <w:rFonts w:ascii="Times New Roman" w:hAnsi="Times New Roman" w:cs="Times New Roman"/>
        </w:rPr>
        <w:t xml:space="preserve">, Suffolk(q.v.), Nicholas </w:t>
      </w:r>
      <w:proofErr w:type="spellStart"/>
      <w:r>
        <w:rPr>
          <w:rFonts w:ascii="Times New Roman" w:hAnsi="Times New Roman" w:cs="Times New Roman"/>
        </w:rPr>
        <w:t>Rokell</w:t>
      </w:r>
      <w:proofErr w:type="spellEnd"/>
      <w:r>
        <w:rPr>
          <w:rFonts w:ascii="Times New Roman" w:hAnsi="Times New Roman" w:cs="Times New Roman"/>
        </w:rPr>
        <w:t xml:space="preserve"> of Long </w:t>
      </w:r>
      <w:proofErr w:type="spellStart"/>
      <w:r>
        <w:rPr>
          <w:rFonts w:ascii="Times New Roman" w:hAnsi="Times New Roman" w:cs="Times New Roman"/>
        </w:rPr>
        <w:t>Melford</w:t>
      </w:r>
      <w:proofErr w:type="spellEnd"/>
      <w:r>
        <w:rPr>
          <w:rFonts w:ascii="Times New Roman" w:hAnsi="Times New Roman" w:cs="Times New Roman"/>
        </w:rPr>
        <w:t>(q.v.)</w:t>
      </w:r>
    </w:p>
    <w:p w14:paraId="296A693F" w14:textId="77777777" w:rsidR="00D81FAE" w:rsidRDefault="00D81FAE" w:rsidP="00D81F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Pert of </w:t>
      </w:r>
      <w:proofErr w:type="spellStart"/>
      <w:r>
        <w:rPr>
          <w:rFonts w:ascii="Times New Roman" w:hAnsi="Times New Roman" w:cs="Times New Roman"/>
        </w:rPr>
        <w:t>Alveley</w:t>
      </w:r>
      <w:proofErr w:type="spellEnd"/>
      <w:r>
        <w:rPr>
          <w:rFonts w:ascii="Times New Roman" w:hAnsi="Times New Roman" w:cs="Times New Roman"/>
        </w:rPr>
        <w:t>, Essex(q.v.).</w:t>
      </w:r>
    </w:p>
    <w:p w14:paraId="72545473" w14:textId="77777777" w:rsidR="00D81FAE" w:rsidRDefault="00D81FAE" w:rsidP="00D81F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24203B5" w14:textId="77777777" w:rsidR="00D81FAE" w:rsidRDefault="00D81FAE" w:rsidP="00CC5D0C">
      <w:pPr>
        <w:rPr>
          <w:rFonts w:ascii="Times New Roman" w:hAnsi="Times New Roman" w:cs="Times New Roman"/>
        </w:rPr>
      </w:pPr>
    </w:p>
    <w:p w14:paraId="218E7BAF" w14:textId="77777777" w:rsidR="00CC5D0C" w:rsidRDefault="00CC5D0C" w:rsidP="00CC5D0C">
      <w:pPr>
        <w:rPr>
          <w:rFonts w:ascii="Times New Roman" w:hAnsi="Times New Roman" w:cs="Times New Roman"/>
        </w:rPr>
      </w:pPr>
    </w:p>
    <w:p w14:paraId="722BBFF0" w14:textId="77777777" w:rsidR="00CC5D0C" w:rsidRDefault="00CC5D0C" w:rsidP="00CC5D0C">
      <w:pPr>
        <w:rPr>
          <w:rFonts w:ascii="Times New Roman" w:hAnsi="Times New Roman" w:cs="Times New Roman"/>
        </w:rPr>
      </w:pPr>
    </w:p>
    <w:p w14:paraId="136F5273" w14:textId="26EE702B" w:rsidR="00CC5D0C" w:rsidRDefault="00CC5D0C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2451F505" w14:textId="44DBAEF0" w:rsidR="00D81FAE" w:rsidRDefault="00D81FAE" w:rsidP="00CC5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2020</w:t>
      </w:r>
      <w:bookmarkStart w:id="0" w:name="_GoBack"/>
      <w:bookmarkEnd w:id="0"/>
    </w:p>
    <w:p w14:paraId="597D19F5" w14:textId="77777777" w:rsidR="006B2F86" w:rsidRPr="00E71FC3" w:rsidRDefault="00D81FA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94805" w14:textId="77777777" w:rsidR="00CC5D0C" w:rsidRDefault="00CC5D0C" w:rsidP="00E71FC3">
      <w:r>
        <w:separator/>
      </w:r>
    </w:p>
  </w:endnote>
  <w:endnote w:type="continuationSeparator" w:id="0">
    <w:p w14:paraId="76CACE2E" w14:textId="77777777" w:rsidR="00CC5D0C" w:rsidRDefault="00CC5D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2A7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9BF05" w14:textId="77777777" w:rsidR="00CC5D0C" w:rsidRDefault="00CC5D0C" w:rsidP="00E71FC3">
      <w:r>
        <w:separator/>
      </w:r>
    </w:p>
  </w:footnote>
  <w:footnote w:type="continuationSeparator" w:id="0">
    <w:p w14:paraId="633B36BB" w14:textId="77777777" w:rsidR="00CC5D0C" w:rsidRDefault="00CC5D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0C"/>
    <w:rsid w:val="001A7C09"/>
    <w:rsid w:val="00577BD5"/>
    <w:rsid w:val="00656CBA"/>
    <w:rsid w:val="006A1F77"/>
    <w:rsid w:val="00733BE7"/>
    <w:rsid w:val="00AB52E8"/>
    <w:rsid w:val="00B16D3F"/>
    <w:rsid w:val="00BB41AC"/>
    <w:rsid w:val="00CC5D0C"/>
    <w:rsid w:val="00D81F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2A0F0"/>
  <w15:chartTrackingRefBased/>
  <w15:docId w15:val="{0F297D07-4010-4C9E-84E8-12798986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2019-07-26T20:27:00Z</dcterms:created>
  <dcterms:modified xsi:type="dcterms:W3CDTF">2020-02-10T13:34:00Z</dcterms:modified>
</cp:coreProperties>
</file>